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.75pt" o:ole="">
            <v:imagedata r:id="rId11" o:title=""/>
          </v:shape>
          <o:OLEObject Type="Embed" ProgID="Word.Picture.8" ShapeID="_x0000_i1025" DrawAspect="Content" ObjectID="_1600598397" r:id="rId12"/>
        </w:object>
      </w:r>
    </w:p>
    <w:p w:rsidR="009B5D8C" w:rsidRDefault="009B5D8C" w:rsidP="009B5D8C">
      <w:pPr>
        <w:pStyle w:val="Zakladnystyl"/>
        <w:jc w:val="center"/>
      </w:pPr>
    </w:p>
    <w:p w:rsidR="007A0976" w:rsidRDefault="007A0976" w:rsidP="00E539C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Pr="00E539C3" w:rsidRDefault="00E539C3" w:rsidP="009B747C">
      <w:pPr>
        <w:pStyle w:val="Zakladnystyl"/>
        <w:tabs>
          <w:tab w:val="left" w:pos="3969"/>
        </w:tabs>
        <w:ind w:left="3540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</w:t>
      </w:r>
      <w:r w:rsidR="009B747C">
        <w:rPr>
          <w:bCs/>
          <w:sz w:val="32"/>
          <w:szCs w:val="32"/>
        </w:rPr>
        <w:t xml:space="preserve"> </w:t>
      </w:r>
      <w:r w:rsidR="007A0976" w:rsidRPr="00E539C3">
        <w:rPr>
          <w:bCs/>
          <w:sz w:val="32"/>
          <w:szCs w:val="32"/>
        </w:rPr>
        <w:t>č.</w:t>
      </w:r>
      <w:r w:rsidR="00110842" w:rsidRPr="00E539C3">
        <w:rPr>
          <w:bCs/>
          <w:sz w:val="32"/>
          <w:szCs w:val="32"/>
        </w:rPr>
        <w:t xml:space="preserve"> </w:t>
      </w:r>
      <w:r w:rsidRPr="00E539C3">
        <w:rPr>
          <w:bCs/>
          <w:sz w:val="32"/>
          <w:szCs w:val="32"/>
        </w:rPr>
        <w:t>...</w:t>
      </w:r>
    </w:p>
    <w:p w:rsidR="004F6446" w:rsidRDefault="009449B4" w:rsidP="009B747C">
      <w:pPr>
        <w:pStyle w:val="Zakladnystyl"/>
        <w:tabs>
          <w:tab w:val="left" w:pos="3969"/>
          <w:tab w:val="left" w:pos="411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920AE7">
        <w:rPr>
          <w:sz w:val="28"/>
          <w:szCs w:val="28"/>
        </w:rPr>
        <w:t> </w:t>
      </w:r>
      <w:r w:rsidR="00E539C3">
        <w:rPr>
          <w:sz w:val="28"/>
          <w:szCs w:val="28"/>
        </w:rPr>
        <w:t>....</w:t>
      </w:r>
      <w:r w:rsidR="00920AE7">
        <w:rPr>
          <w:sz w:val="28"/>
          <w:szCs w:val="28"/>
        </w:rPr>
        <w:t xml:space="preserve"> 201</w:t>
      </w:r>
      <w:r w:rsidR="00C967F2">
        <w:rPr>
          <w:sz w:val="28"/>
          <w:szCs w:val="28"/>
        </w:rPr>
        <w:t>8</w:t>
      </w:r>
    </w:p>
    <w:p w:rsidR="00D3108B" w:rsidRDefault="00D3108B" w:rsidP="002A78F5">
      <w:pPr>
        <w:pStyle w:val="Zakladnystyl"/>
        <w:jc w:val="center"/>
        <w:rPr>
          <w:sz w:val="28"/>
          <w:szCs w:val="28"/>
        </w:rPr>
      </w:pPr>
    </w:p>
    <w:p w:rsidR="007A0976" w:rsidRPr="0083545D" w:rsidRDefault="009449B4" w:rsidP="00F1438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83545D">
        <w:rPr>
          <w:b/>
          <w:sz w:val="28"/>
          <w:szCs w:val="28"/>
        </w:rPr>
        <w:t xml:space="preserve"> </w:t>
      </w:r>
      <w:r w:rsidR="002F1CD2" w:rsidRPr="002F1CD2">
        <w:rPr>
          <w:b/>
          <w:bCs/>
          <w:sz w:val="28"/>
        </w:rPr>
        <w:t>Návrh</w:t>
      </w:r>
      <w:r w:rsidR="002F1CD2">
        <w:rPr>
          <w:b/>
          <w:bCs/>
          <w:sz w:val="28"/>
        </w:rPr>
        <w:t>u</w:t>
      </w:r>
      <w:r w:rsidR="002F1CD2" w:rsidRPr="002F1CD2">
        <w:rPr>
          <w:b/>
          <w:bCs/>
          <w:sz w:val="28"/>
        </w:rPr>
        <w:t xml:space="preserve"> rozpočtového plánu Slovenskej republiky na rok 201</w:t>
      </w:r>
      <w:r w:rsidR="00DE34EA">
        <w:rPr>
          <w:b/>
          <w:bCs/>
          <w:sz w:val="28"/>
        </w:rPr>
        <w:t>9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A3586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C967F2" w:rsidP="00F22623">
            <w:pPr>
              <w:pStyle w:val="Zakladnystyl"/>
              <w:jc w:val="both"/>
            </w:pPr>
            <w:r>
              <w:t xml:space="preserve">podpredseda vlády a </w:t>
            </w:r>
            <w:r w:rsidR="00920AE7">
              <w:t>minister financií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2F1CD2" w:rsidRPr="005832BB" w:rsidRDefault="002F1CD2" w:rsidP="002F1CD2">
      <w:pPr>
        <w:pStyle w:val="Nadpis1"/>
      </w:pPr>
      <w:r w:rsidRPr="005832BB">
        <w:t>schvaľuje</w:t>
      </w:r>
    </w:p>
    <w:p w:rsidR="002F1CD2" w:rsidRPr="005832BB" w:rsidRDefault="002F1CD2" w:rsidP="002F1CD2">
      <w:pPr>
        <w:pStyle w:val="Nadpis2"/>
        <w:rPr>
          <w:i/>
        </w:rPr>
      </w:pPr>
      <w:r w:rsidRPr="005832BB">
        <w:t>Návrh rozpočtového plánu Slovenskej republiky na rok 201</w:t>
      </w:r>
      <w:r w:rsidR="0029413F">
        <w:t>9</w:t>
      </w:r>
    </w:p>
    <w:p w:rsidR="002F1CD2" w:rsidRPr="005832BB" w:rsidRDefault="002F1CD2" w:rsidP="002F1CD2">
      <w:pPr>
        <w:pStyle w:val="Nadpis1"/>
      </w:pPr>
      <w:r>
        <w:t>u</w:t>
      </w:r>
      <w:r w:rsidRPr="005832BB">
        <w:t>kladá</w:t>
      </w:r>
    </w:p>
    <w:p w:rsidR="002F1CD2" w:rsidRPr="005832BB" w:rsidRDefault="0029413F" w:rsidP="002F1CD2">
      <w:pPr>
        <w:pStyle w:val="Nosite"/>
      </w:pPr>
      <w:r>
        <w:t xml:space="preserve">podpredsedovi vlády a </w:t>
      </w:r>
      <w:r w:rsidR="002F1CD2" w:rsidRPr="005832BB">
        <w:t>ministrovi financií</w:t>
      </w:r>
      <w:r w:rsidR="002F1CD2">
        <w:br/>
        <w:t xml:space="preserve">ministerke </w:t>
      </w:r>
      <w:r>
        <w:t>kultúry</w:t>
      </w:r>
      <w:r w:rsidR="002F1CD2">
        <w:br/>
      </w:r>
    </w:p>
    <w:p w:rsidR="002F1CD2" w:rsidRPr="005832BB" w:rsidRDefault="002F1CD2" w:rsidP="002F1CD2">
      <w:pPr>
        <w:pStyle w:val="Nadpis2"/>
        <w:rPr>
          <w:b/>
        </w:rPr>
      </w:pPr>
      <w:r w:rsidRPr="005832BB">
        <w:t>vypracovať a zverejniť priebežn</w:t>
      </w:r>
      <w:r w:rsidR="0029413F">
        <w:t>ú</w:t>
      </w:r>
      <w:r w:rsidRPr="005832BB">
        <w:t xml:space="preserve"> správ</w:t>
      </w:r>
      <w:r w:rsidR="0029413F">
        <w:t>u</w:t>
      </w:r>
      <w:r w:rsidRPr="005832BB">
        <w:t xml:space="preserve"> revízi</w:t>
      </w:r>
      <w:r w:rsidR="0029413F">
        <w:t>e</w:t>
      </w:r>
      <w:r w:rsidRPr="005832BB">
        <w:t xml:space="preserve"> výdavkov </w:t>
      </w:r>
      <w:r w:rsidR="0029413F">
        <w:t xml:space="preserve">na kultúru </w:t>
      </w:r>
    </w:p>
    <w:p w:rsidR="002F1CD2" w:rsidRPr="005832BB" w:rsidRDefault="002F1CD2" w:rsidP="002F1CD2">
      <w:pPr>
        <w:pStyle w:val="Nadpis4"/>
      </w:pPr>
      <w:r w:rsidRPr="00B05E1A">
        <w:t>do 31. októbra 201</w:t>
      </w:r>
      <w:r w:rsidR="0029413F">
        <w:t>9</w:t>
      </w:r>
    </w:p>
    <w:p w:rsidR="002F1CD2" w:rsidRPr="005832BB" w:rsidRDefault="002F1CD2" w:rsidP="002F1CD2">
      <w:pPr>
        <w:pStyle w:val="Nadpis2"/>
        <w:rPr>
          <w:b/>
        </w:rPr>
      </w:pPr>
      <w:r w:rsidRPr="005832BB">
        <w:t>vypracovať a zverejniť záverečn</w:t>
      </w:r>
      <w:r w:rsidR="00575DB8">
        <w:t>ú</w:t>
      </w:r>
      <w:r w:rsidRPr="005832BB">
        <w:t xml:space="preserve"> správ</w:t>
      </w:r>
      <w:r w:rsidR="00575DB8">
        <w:t>u revízie</w:t>
      </w:r>
      <w:r w:rsidRPr="005832BB">
        <w:t xml:space="preserve"> </w:t>
      </w:r>
      <w:r w:rsidR="0029413F" w:rsidRPr="005832BB">
        <w:t xml:space="preserve">výdavkov </w:t>
      </w:r>
      <w:r w:rsidR="0029413F">
        <w:t xml:space="preserve">na kultúru </w:t>
      </w:r>
    </w:p>
    <w:p w:rsidR="002F1CD2" w:rsidRDefault="002F1CD2" w:rsidP="002F1CD2">
      <w:pPr>
        <w:pStyle w:val="Nadpis4"/>
      </w:pPr>
      <w:r w:rsidRPr="00B05E1A">
        <w:t>do 31. marca 20</w:t>
      </w:r>
      <w:r w:rsidR="00575DB8">
        <w:t>20</w:t>
      </w:r>
    </w:p>
    <w:p w:rsidR="002F1CD2" w:rsidRPr="005832BB" w:rsidRDefault="002F1CD2" w:rsidP="002F1CD2">
      <w:pPr>
        <w:pStyle w:val="Vykonaj"/>
        <w:rPr>
          <w:rFonts w:ascii="Arial Narrow" w:hAnsi="Arial Narrow"/>
        </w:rPr>
      </w:pPr>
      <w:r w:rsidRPr="005832BB">
        <w:t>Vykonajú:</w:t>
      </w:r>
      <w:r w:rsidRPr="005832BB">
        <w:tab/>
      </w:r>
      <w:r w:rsidR="00DE34EA" w:rsidRPr="00DE34EA">
        <w:rPr>
          <w:b w:val="0"/>
        </w:rPr>
        <w:t>podpredseda</w:t>
      </w:r>
      <w:r w:rsidR="00DE34EA">
        <w:rPr>
          <w:b w:val="0"/>
        </w:rPr>
        <w:t xml:space="preserve"> vlády</w:t>
      </w:r>
      <w:r w:rsidR="00DE34EA">
        <w:t xml:space="preserve"> </w:t>
      </w:r>
      <w:r w:rsidR="00DE34EA" w:rsidRPr="00DE34EA">
        <w:rPr>
          <w:b w:val="0"/>
        </w:rPr>
        <w:t>a</w:t>
      </w:r>
      <w:r w:rsidR="00DE34EA">
        <w:t xml:space="preserve"> </w:t>
      </w:r>
      <w:r w:rsidRPr="002F1CD2">
        <w:rPr>
          <w:b w:val="0"/>
        </w:rPr>
        <w:t>minister financií</w:t>
      </w:r>
    </w:p>
    <w:p w:rsidR="002F1CD2" w:rsidRPr="005832BB" w:rsidRDefault="002F1CD2" w:rsidP="002F1CD2">
      <w:pPr>
        <w:pStyle w:val="Vykonajzoznam"/>
      </w:pPr>
      <w:r>
        <w:t xml:space="preserve">ministerka </w:t>
      </w:r>
      <w:r w:rsidR="00DE34EA">
        <w:t>kultúry</w:t>
      </w:r>
    </w:p>
    <w:p w:rsidR="002F1CD2" w:rsidRDefault="002F1CD2" w:rsidP="002F1CD2">
      <w:pPr>
        <w:pStyle w:val="Vykonajzoznam"/>
      </w:pPr>
    </w:p>
    <w:p w:rsidR="002F1CD2" w:rsidRDefault="002F1CD2" w:rsidP="002F1CD2">
      <w:pPr>
        <w:pStyle w:val="Navedomie"/>
        <w:rPr>
          <w:b w:val="0"/>
        </w:rPr>
      </w:pPr>
      <w:r w:rsidRPr="00F03B98">
        <w:t>Na vedomie:</w:t>
      </w:r>
      <w:r w:rsidRPr="00F03B98">
        <w:tab/>
      </w:r>
      <w:r w:rsidRPr="002F1CD2">
        <w:rPr>
          <w:b w:val="0"/>
        </w:rPr>
        <w:t>predseda Národnej rady SR</w:t>
      </w:r>
      <w:bookmarkStart w:id="0" w:name="_GoBack"/>
      <w:bookmarkEnd w:id="0"/>
    </w:p>
    <w:sectPr w:rsidR="002F1CD2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E5B" w:rsidRDefault="000F0E5B">
      <w:r>
        <w:separator/>
      </w:r>
    </w:p>
  </w:endnote>
  <w:endnote w:type="continuationSeparator" w:id="0">
    <w:p w:rsidR="000F0E5B" w:rsidRDefault="000F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36CA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E5B" w:rsidRDefault="000F0E5B">
      <w:r>
        <w:separator/>
      </w:r>
    </w:p>
  </w:footnote>
  <w:footnote w:type="continuationSeparator" w:id="0">
    <w:p w:rsidR="000F0E5B" w:rsidRDefault="000F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6BCD"/>
    <w:rsid w:val="000772B7"/>
    <w:rsid w:val="00077A07"/>
    <w:rsid w:val="00077BCA"/>
    <w:rsid w:val="000809C6"/>
    <w:rsid w:val="000816A7"/>
    <w:rsid w:val="00081CF2"/>
    <w:rsid w:val="00085696"/>
    <w:rsid w:val="0008672B"/>
    <w:rsid w:val="00093EF7"/>
    <w:rsid w:val="0009555C"/>
    <w:rsid w:val="000A1BB4"/>
    <w:rsid w:val="000B3A08"/>
    <w:rsid w:val="000B5728"/>
    <w:rsid w:val="000B5C87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C01"/>
    <w:rsid w:val="000E7195"/>
    <w:rsid w:val="000F0E5B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1B73"/>
    <w:rsid w:val="001A25BE"/>
    <w:rsid w:val="001A2BCB"/>
    <w:rsid w:val="001A3586"/>
    <w:rsid w:val="001B0324"/>
    <w:rsid w:val="001B0F62"/>
    <w:rsid w:val="001B262E"/>
    <w:rsid w:val="001B7488"/>
    <w:rsid w:val="001C1C3F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22D2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13F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1CD2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2505"/>
    <w:rsid w:val="004134BD"/>
    <w:rsid w:val="00413E1D"/>
    <w:rsid w:val="00413E65"/>
    <w:rsid w:val="004141A9"/>
    <w:rsid w:val="00430CE2"/>
    <w:rsid w:val="00431189"/>
    <w:rsid w:val="0043424E"/>
    <w:rsid w:val="004356BD"/>
    <w:rsid w:val="00436CA2"/>
    <w:rsid w:val="00440522"/>
    <w:rsid w:val="00447A80"/>
    <w:rsid w:val="0045073C"/>
    <w:rsid w:val="00452EE5"/>
    <w:rsid w:val="0045548D"/>
    <w:rsid w:val="0045570F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65570"/>
    <w:rsid w:val="00570DBF"/>
    <w:rsid w:val="0057298D"/>
    <w:rsid w:val="0057307E"/>
    <w:rsid w:val="00573774"/>
    <w:rsid w:val="00575DB8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0E20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371B6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670D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862"/>
    <w:rsid w:val="007A4AAB"/>
    <w:rsid w:val="007A58C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1FE7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0AE7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B747C"/>
    <w:rsid w:val="009C3DE1"/>
    <w:rsid w:val="009C6E89"/>
    <w:rsid w:val="009E038A"/>
    <w:rsid w:val="009E41A0"/>
    <w:rsid w:val="009E45E9"/>
    <w:rsid w:val="009E564E"/>
    <w:rsid w:val="009E7001"/>
    <w:rsid w:val="009F247D"/>
    <w:rsid w:val="009F43E0"/>
    <w:rsid w:val="009F6469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5A6F"/>
    <w:rsid w:val="00A35BD1"/>
    <w:rsid w:val="00A37C95"/>
    <w:rsid w:val="00A402CC"/>
    <w:rsid w:val="00A42F87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5701D"/>
    <w:rsid w:val="00B642C0"/>
    <w:rsid w:val="00B7719F"/>
    <w:rsid w:val="00B8164A"/>
    <w:rsid w:val="00B912C1"/>
    <w:rsid w:val="00B91EBD"/>
    <w:rsid w:val="00B94CEF"/>
    <w:rsid w:val="00B97DD1"/>
    <w:rsid w:val="00BA362F"/>
    <w:rsid w:val="00BA5048"/>
    <w:rsid w:val="00BA5392"/>
    <w:rsid w:val="00BA7D61"/>
    <w:rsid w:val="00BB4FC2"/>
    <w:rsid w:val="00BC642C"/>
    <w:rsid w:val="00BC729A"/>
    <w:rsid w:val="00BD11B2"/>
    <w:rsid w:val="00BD14EF"/>
    <w:rsid w:val="00BD17A1"/>
    <w:rsid w:val="00BD3257"/>
    <w:rsid w:val="00BD4E53"/>
    <w:rsid w:val="00BD5BED"/>
    <w:rsid w:val="00BD5EF1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7F2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AB7"/>
    <w:rsid w:val="00DC525E"/>
    <w:rsid w:val="00DD284C"/>
    <w:rsid w:val="00DD36BE"/>
    <w:rsid w:val="00DD5BFD"/>
    <w:rsid w:val="00DE1DA1"/>
    <w:rsid w:val="00DE34EA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39C3"/>
    <w:rsid w:val="00E5446D"/>
    <w:rsid w:val="00E56334"/>
    <w:rsid w:val="00E62D73"/>
    <w:rsid w:val="00E668BA"/>
    <w:rsid w:val="00E70205"/>
    <w:rsid w:val="00E76CF1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301A6"/>
    <w:rsid w:val="00F30971"/>
    <w:rsid w:val="00F36A19"/>
    <w:rsid w:val="00F4102A"/>
    <w:rsid w:val="00F45279"/>
    <w:rsid w:val="00F47BB6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061D0E-2711-4A3B-B07F-527522A8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WKX3UHSAJ2R6-2-869431</_dlc_DocId>
    <_dlc_DocIdUrl xmlns="e60a29af-d413-48d4-bd90-fe9d2a897e4b">
      <Url>https://ovdmasv601/sites/DMS/_layouts/15/DocIdRedir.aspx?ID=WKX3UHSAJ2R6-2-869431</Url>
      <Description>WKX3UHSAJ2R6-2-869431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1A94B9-3DDA-4923-BF18-D4B645A6F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7837A3-5DA2-4278-A2E3-A7DACE466996}"/>
</file>

<file path=customXml/itemProps3.xml><?xml version="1.0" encoding="utf-8"?>
<ds:datastoreItem xmlns:ds="http://schemas.openxmlformats.org/officeDocument/2006/customXml" ds:itemID="{464AA287-C1F1-4135-A1A2-B7C4B7A82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18FFE-3690-4E4B-88EE-276D2BD5FA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66040A-7258-4901-A5C5-A3430D2FB779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(2).dot</Template>
  <TotalTime>9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Ujlakyova Andrea</cp:lastModifiedBy>
  <cp:revision>5</cp:revision>
  <cp:lastPrinted>2018-10-09T11:51:00Z</cp:lastPrinted>
  <dcterms:created xsi:type="dcterms:W3CDTF">2018-10-09T08:14:00Z</dcterms:created>
  <dcterms:modified xsi:type="dcterms:W3CDTF">2018-10-09T11:54:00Z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c3147bdd-576c-4a2d-92cc-a1741b908335</vt:lpwstr>
  </property>
</Properties>
</file>