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879" w:rsidRDefault="00321879">
      <w:pPr>
        <w:pStyle w:val="Zakladnystyl"/>
      </w:pPr>
      <w:bookmarkStart w:id="0" w:name="_GoBack"/>
      <w:bookmarkEnd w:id="0"/>
    </w:p>
    <w:p w:rsidR="00456D22" w:rsidRDefault="009737CE" w:rsidP="00321879">
      <w:pPr>
        <w:pStyle w:val="Zakladnystyl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630739257" r:id="rId8"/>
        </w:object>
      </w:r>
      <w:r w:rsidR="00321879">
        <w:t>(Návrh)</w:t>
      </w:r>
    </w:p>
    <w:p w:rsidR="00456D22" w:rsidRDefault="00456D2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377AAD" w:rsidRPr="007A6E8E" w:rsidRDefault="00377AAD" w:rsidP="00377AAD">
      <w:pPr>
        <w:jc w:val="center"/>
        <w:rPr>
          <w:rFonts w:cs="Arial"/>
          <w:b/>
          <w:sz w:val="32"/>
          <w:szCs w:val="24"/>
        </w:rPr>
      </w:pPr>
      <w:r w:rsidRPr="007A6E8E">
        <w:rPr>
          <w:rFonts w:cs="Arial"/>
          <w:b/>
          <w:sz w:val="32"/>
          <w:szCs w:val="24"/>
        </w:rPr>
        <w:t>č. ...</w:t>
      </w:r>
    </w:p>
    <w:p w:rsidR="00377AAD" w:rsidRPr="007A6E8E" w:rsidRDefault="00377AAD" w:rsidP="00377AAD">
      <w:pPr>
        <w:jc w:val="center"/>
        <w:rPr>
          <w:rFonts w:cs="Arial"/>
          <w:sz w:val="28"/>
          <w:szCs w:val="24"/>
        </w:rPr>
      </w:pPr>
      <w:r w:rsidRPr="007A6E8E">
        <w:rPr>
          <w:rFonts w:cs="Arial"/>
          <w:sz w:val="28"/>
          <w:szCs w:val="24"/>
        </w:rPr>
        <w:t>z ...201</w:t>
      </w:r>
      <w:r w:rsidR="007506D8">
        <w:rPr>
          <w:rFonts w:cs="Arial"/>
          <w:sz w:val="28"/>
          <w:szCs w:val="24"/>
        </w:rPr>
        <w:t>9</w:t>
      </w:r>
    </w:p>
    <w:p w:rsidR="00456D22" w:rsidRDefault="00456D22">
      <w:pPr>
        <w:pStyle w:val="Zakladnystyl"/>
        <w:jc w:val="center"/>
        <w:rPr>
          <w:sz w:val="28"/>
          <w:szCs w:val="28"/>
        </w:rPr>
      </w:pPr>
    </w:p>
    <w:p w:rsidR="00456D22" w:rsidRDefault="00056AE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na vyhlásenie obce </w:t>
      </w:r>
      <w:r w:rsidR="007506D8">
        <w:rPr>
          <w:b/>
          <w:bCs/>
          <w:sz w:val="28"/>
          <w:szCs w:val="28"/>
        </w:rPr>
        <w:t>Nesvady</w:t>
      </w:r>
      <w:r>
        <w:rPr>
          <w:b/>
          <w:bCs/>
          <w:sz w:val="28"/>
          <w:szCs w:val="28"/>
        </w:rPr>
        <w:t xml:space="preserve"> </w:t>
      </w:r>
      <w:r w:rsidR="00456D22">
        <w:rPr>
          <w:b/>
          <w:bCs/>
          <w:sz w:val="28"/>
          <w:szCs w:val="28"/>
        </w:rPr>
        <w:t>za mest</w:t>
      </w:r>
      <w:r>
        <w:rPr>
          <w:b/>
          <w:bCs/>
          <w:sz w:val="28"/>
          <w:szCs w:val="28"/>
        </w:rPr>
        <w:t>o</w:t>
      </w:r>
    </w:p>
    <w:p w:rsidR="00456D22" w:rsidRDefault="00456D22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56D2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456D22" w:rsidRDefault="00456D22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456D22" w:rsidRDefault="00456D22">
            <w:pPr>
              <w:pStyle w:val="Zakladnystyl"/>
            </w:pPr>
          </w:p>
        </w:tc>
      </w:tr>
      <w:tr w:rsidR="00456D2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6D22" w:rsidRDefault="00456D22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6D22" w:rsidRDefault="00E55F81">
            <w:pPr>
              <w:pStyle w:val="Zakladnystyl"/>
            </w:pPr>
            <w:r>
              <w:rPr>
                <w:rFonts w:ascii="TimesNewRomanPSMT" w:hAnsi="TimesNewRomanPSMT" w:cs="TimesNewRomanPSMT"/>
              </w:rPr>
              <w:t>ministerka vnútra</w:t>
            </w:r>
          </w:p>
        </w:tc>
      </w:tr>
    </w:tbl>
    <w:p w:rsidR="00456D22" w:rsidRDefault="00456D22">
      <w:pPr>
        <w:pStyle w:val="Vlada"/>
        <w:rPr>
          <w:sz w:val="24"/>
          <w:szCs w:val="24"/>
        </w:rPr>
      </w:pPr>
      <w:r>
        <w:t>Vláda</w:t>
      </w:r>
    </w:p>
    <w:p w:rsidR="00456D22" w:rsidRDefault="00456D22">
      <w:pPr>
        <w:pStyle w:val="Nadpis1"/>
      </w:pPr>
      <w:r>
        <w:t>schvaľuje</w:t>
      </w:r>
    </w:p>
    <w:p w:rsidR="00456D22" w:rsidRPr="00377AAD" w:rsidRDefault="00456D22">
      <w:pPr>
        <w:pStyle w:val="Nadpis2"/>
      </w:pPr>
      <w:r>
        <w:t xml:space="preserve">návrh na </w:t>
      </w:r>
      <w:r w:rsidRPr="00377AAD">
        <w:t>vyhláseni</w:t>
      </w:r>
      <w:r w:rsidR="003D2923" w:rsidRPr="00377AAD">
        <w:t>e</w:t>
      </w:r>
      <w:r w:rsidRPr="00377AAD">
        <w:t xml:space="preserve"> </w:t>
      </w:r>
      <w:r w:rsidR="00377AAD" w:rsidRPr="00377AAD">
        <w:rPr>
          <w:bCs/>
        </w:rPr>
        <w:t>obc</w:t>
      </w:r>
      <w:r w:rsidR="009E42FE">
        <w:rPr>
          <w:bCs/>
        </w:rPr>
        <w:t>e</w:t>
      </w:r>
      <w:r w:rsidR="00377AAD" w:rsidRPr="00377AAD">
        <w:rPr>
          <w:bCs/>
        </w:rPr>
        <w:t xml:space="preserve"> </w:t>
      </w:r>
      <w:r w:rsidR="007506D8">
        <w:rPr>
          <w:bCs/>
        </w:rPr>
        <w:t>Nesvady</w:t>
      </w:r>
      <w:r w:rsidR="009E42FE">
        <w:rPr>
          <w:bCs/>
        </w:rPr>
        <w:t xml:space="preserve"> </w:t>
      </w:r>
      <w:r w:rsidRPr="00377AAD">
        <w:t>za mest</w:t>
      </w:r>
      <w:r w:rsidR="009E42FE">
        <w:t>o</w:t>
      </w:r>
      <w:r w:rsidRPr="00377AAD">
        <w:t>;</w:t>
      </w:r>
    </w:p>
    <w:p w:rsidR="00456D22" w:rsidRDefault="00456D22">
      <w:pPr>
        <w:pStyle w:val="Nadpis1"/>
      </w:pPr>
      <w:r>
        <w:t>odporúča</w:t>
      </w:r>
    </w:p>
    <w:p w:rsidR="00456D22" w:rsidRDefault="00456D22">
      <w:pPr>
        <w:pStyle w:val="Nosite"/>
      </w:pPr>
      <w:r>
        <w:t xml:space="preserve">Národnej rade </w:t>
      </w:r>
      <w:r w:rsidR="005325BF" w:rsidRPr="007A6E8E">
        <w:rPr>
          <w:rFonts w:cs="Arial"/>
        </w:rPr>
        <w:t>Slovenskej republiky</w:t>
      </w:r>
      <w:r w:rsidR="005325BF">
        <w:t xml:space="preserve"> </w:t>
      </w:r>
    </w:p>
    <w:p w:rsidR="00456D22" w:rsidRDefault="003D2923">
      <w:pPr>
        <w:pStyle w:val="Nadpis2"/>
      </w:pPr>
      <w:r>
        <w:t xml:space="preserve">vyhlásiť </w:t>
      </w:r>
      <w:r w:rsidR="00377AAD" w:rsidRPr="00377AAD">
        <w:rPr>
          <w:bCs/>
        </w:rPr>
        <w:t>ob</w:t>
      </w:r>
      <w:r w:rsidR="009E42FE">
        <w:rPr>
          <w:bCs/>
        </w:rPr>
        <w:t>e</w:t>
      </w:r>
      <w:r w:rsidR="00377AAD" w:rsidRPr="00377AAD">
        <w:rPr>
          <w:bCs/>
        </w:rPr>
        <w:t>c</w:t>
      </w:r>
      <w:r w:rsidR="007506D8">
        <w:rPr>
          <w:bCs/>
        </w:rPr>
        <w:t xml:space="preserve"> Nesvady</w:t>
      </w:r>
      <w:r w:rsidR="009E42FE">
        <w:rPr>
          <w:bCs/>
        </w:rPr>
        <w:t xml:space="preserve"> </w:t>
      </w:r>
      <w:r w:rsidR="00377AAD" w:rsidRPr="00377AAD">
        <w:t>za mest</w:t>
      </w:r>
      <w:r w:rsidR="009E42FE">
        <w:t>o</w:t>
      </w:r>
      <w:r w:rsidR="00377AAD">
        <w:t xml:space="preserve"> </w:t>
      </w:r>
      <w:r w:rsidR="00456D22">
        <w:t>podľa § 22 ods. 1 zákona S</w:t>
      </w:r>
      <w:r w:rsidR="005325BF">
        <w:t>lovenskej národnej rady</w:t>
      </w:r>
      <w:r w:rsidR="00456D22">
        <w:t xml:space="preserve"> č. 369/1990 Zb. o obecnom zriadení v znení neskorších predpisov s účinnosťou od 1. </w:t>
      </w:r>
      <w:r>
        <w:t>januára 20</w:t>
      </w:r>
      <w:r w:rsidR="007506D8">
        <w:t>20</w:t>
      </w:r>
      <w:r w:rsidR="00456D22">
        <w:t>;</w:t>
      </w:r>
    </w:p>
    <w:p w:rsidR="00456D22" w:rsidRDefault="00456D22">
      <w:pPr>
        <w:pStyle w:val="Nadpis1"/>
      </w:pPr>
      <w:r>
        <w:t>poveruje</w:t>
      </w:r>
    </w:p>
    <w:p w:rsidR="00456D22" w:rsidRDefault="00456D22">
      <w:pPr>
        <w:pStyle w:val="Nosite"/>
      </w:pPr>
      <w:r>
        <w:t>predsedu vlády</w:t>
      </w:r>
    </w:p>
    <w:p w:rsidR="00456D22" w:rsidRDefault="00456D22">
      <w:pPr>
        <w:pStyle w:val="Nadpis2"/>
      </w:pPr>
      <w:r>
        <w:t xml:space="preserve">predložiť návrh na vyhlásenie </w:t>
      </w:r>
      <w:r w:rsidR="00377AAD" w:rsidRPr="00377AAD">
        <w:rPr>
          <w:bCs/>
        </w:rPr>
        <w:t>obc</w:t>
      </w:r>
      <w:r w:rsidR="009E42FE">
        <w:rPr>
          <w:bCs/>
        </w:rPr>
        <w:t xml:space="preserve">e </w:t>
      </w:r>
      <w:r w:rsidR="007506D8">
        <w:rPr>
          <w:bCs/>
        </w:rPr>
        <w:t>Nesvady</w:t>
      </w:r>
      <w:r w:rsidR="009E42FE">
        <w:rPr>
          <w:bCs/>
        </w:rPr>
        <w:t xml:space="preserve"> </w:t>
      </w:r>
      <w:r w:rsidR="00377AAD" w:rsidRPr="00377AAD">
        <w:t>za mest</w:t>
      </w:r>
      <w:r w:rsidR="009E42FE">
        <w:t>o</w:t>
      </w:r>
      <w:r w:rsidR="00377AAD">
        <w:t xml:space="preserve"> </w:t>
      </w:r>
      <w:r>
        <w:t xml:space="preserve">Národnej rade </w:t>
      </w:r>
      <w:r w:rsidR="005325BF" w:rsidRPr="007A6E8E">
        <w:rPr>
          <w:rFonts w:cs="Arial"/>
        </w:rPr>
        <w:t>Slovenskej republiky</w:t>
      </w:r>
      <w:r>
        <w:t>,</w:t>
      </w:r>
    </w:p>
    <w:p w:rsidR="00456D22" w:rsidRDefault="00825B06">
      <w:pPr>
        <w:pStyle w:val="Nosite"/>
      </w:pPr>
      <w:r>
        <w:rPr>
          <w:rFonts w:ascii="TimesNewRomanPSMT" w:hAnsi="TimesNewRomanPSMT" w:cs="TimesNewRomanPSMT"/>
        </w:rPr>
        <w:t>ministerku vnútra</w:t>
      </w:r>
    </w:p>
    <w:p w:rsidR="00456D22" w:rsidRDefault="00456D22">
      <w:pPr>
        <w:pStyle w:val="Nadpis2"/>
      </w:pPr>
      <w:r>
        <w:t xml:space="preserve">odôvodniť návrh na vyhlásenie </w:t>
      </w:r>
      <w:r w:rsidR="00377AAD" w:rsidRPr="00377AAD">
        <w:rPr>
          <w:bCs/>
        </w:rPr>
        <w:t>obc</w:t>
      </w:r>
      <w:r w:rsidR="009E42FE">
        <w:rPr>
          <w:bCs/>
        </w:rPr>
        <w:t>e</w:t>
      </w:r>
      <w:r w:rsidR="00377AAD" w:rsidRPr="00377AAD">
        <w:rPr>
          <w:bCs/>
        </w:rPr>
        <w:t xml:space="preserve"> </w:t>
      </w:r>
      <w:r w:rsidR="007506D8">
        <w:rPr>
          <w:bCs/>
        </w:rPr>
        <w:t>Nesvady</w:t>
      </w:r>
      <w:r w:rsidR="009E42FE">
        <w:rPr>
          <w:bCs/>
        </w:rPr>
        <w:t xml:space="preserve"> </w:t>
      </w:r>
      <w:r w:rsidR="00377AAD" w:rsidRPr="00377AAD">
        <w:t>za mest</w:t>
      </w:r>
      <w:r w:rsidR="009E42FE">
        <w:t>o</w:t>
      </w:r>
      <w:r w:rsidR="00377AAD">
        <w:t xml:space="preserve"> </w:t>
      </w:r>
      <w:r>
        <w:t xml:space="preserve">v Národnej rade </w:t>
      </w:r>
      <w:r w:rsidR="005325BF" w:rsidRPr="007A6E8E">
        <w:rPr>
          <w:rFonts w:cs="Arial"/>
        </w:rPr>
        <w:t>Slovenskej republiky</w:t>
      </w:r>
      <w:r>
        <w:t>.</w:t>
      </w:r>
    </w:p>
    <w:p w:rsidR="00456D22" w:rsidRDefault="00456D22">
      <w:pPr>
        <w:pStyle w:val="Vykonaj"/>
        <w:rPr>
          <w:b w:val="0"/>
          <w:bCs w:val="0"/>
        </w:rPr>
      </w:pPr>
      <w:r>
        <w:t>Vykonajú:</w:t>
      </w:r>
      <w:r>
        <w:tab/>
      </w:r>
      <w:r>
        <w:rPr>
          <w:b w:val="0"/>
          <w:bCs w:val="0"/>
        </w:rPr>
        <w:t>predseda vlády</w:t>
      </w:r>
    </w:p>
    <w:p w:rsidR="00456D22" w:rsidRDefault="00E55F81">
      <w:pPr>
        <w:pStyle w:val="Vykonajzoznam"/>
      </w:pPr>
      <w:r>
        <w:rPr>
          <w:rFonts w:ascii="TimesNewRomanPSMT" w:hAnsi="TimesNewRomanPSMT" w:cs="TimesNewRomanPSMT"/>
        </w:rPr>
        <w:t>ministerka vnútra</w:t>
      </w:r>
    </w:p>
    <w:p w:rsidR="00456D22" w:rsidRPr="005325BF" w:rsidRDefault="00456D22">
      <w:pPr>
        <w:pStyle w:val="Navedomie"/>
        <w:rPr>
          <w:b w:val="0"/>
          <w:bCs w:val="0"/>
        </w:rPr>
      </w:pPr>
      <w:r>
        <w:t>Na vedomie:</w:t>
      </w:r>
      <w:r>
        <w:tab/>
      </w:r>
      <w:r>
        <w:rPr>
          <w:b w:val="0"/>
          <w:bCs w:val="0"/>
        </w:rPr>
        <w:t xml:space="preserve">predseda Národnej </w:t>
      </w:r>
      <w:r w:rsidRPr="005325BF">
        <w:rPr>
          <w:b w:val="0"/>
          <w:bCs w:val="0"/>
        </w:rPr>
        <w:t>rady</w:t>
      </w:r>
      <w:r w:rsidR="005325BF" w:rsidRPr="005325BF">
        <w:rPr>
          <w:b w:val="0"/>
          <w:bCs w:val="0"/>
        </w:rPr>
        <w:t xml:space="preserve"> </w:t>
      </w:r>
      <w:r w:rsidR="005325BF" w:rsidRPr="005325BF">
        <w:rPr>
          <w:rFonts w:cs="Arial"/>
          <w:b w:val="0"/>
        </w:rPr>
        <w:t>Slovenskej republiky</w:t>
      </w:r>
      <w:r w:rsidRPr="005325BF">
        <w:rPr>
          <w:b w:val="0"/>
          <w:bCs w:val="0"/>
        </w:rPr>
        <w:t xml:space="preserve"> </w:t>
      </w:r>
    </w:p>
    <w:sectPr w:rsidR="00456D22" w:rsidRPr="005325B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7CE" w:rsidRDefault="009737CE">
      <w:r>
        <w:separator/>
      </w:r>
    </w:p>
  </w:endnote>
  <w:endnote w:type="continuationSeparator" w:id="0">
    <w:p w:rsidR="009737CE" w:rsidRDefault="0097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22" w:rsidRDefault="00456D22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7CE" w:rsidRDefault="009737CE">
      <w:r>
        <w:separator/>
      </w:r>
    </w:p>
  </w:footnote>
  <w:footnote w:type="continuationSeparator" w:id="0">
    <w:p w:rsidR="009737CE" w:rsidRDefault="00973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22" w:rsidRDefault="00456D22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3FA"/>
    <w:rsid w:val="00056AE0"/>
    <w:rsid w:val="000B3E69"/>
    <w:rsid w:val="001E2BF1"/>
    <w:rsid w:val="00202978"/>
    <w:rsid w:val="00321879"/>
    <w:rsid w:val="00377AAD"/>
    <w:rsid w:val="003D2923"/>
    <w:rsid w:val="00456D22"/>
    <w:rsid w:val="005325BF"/>
    <w:rsid w:val="005E0C35"/>
    <w:rsid w:val="006A0499"/>
    <w:rsid w:val="007268D7"/>
    <w:rsid w:val="007506D8"/>
    <w:rsid w:val="007A6E8E"/>
    <w:rsid w:val="00825B06"/>
    <w:rsid w:val="00886C56"/>
    <w:rsid w:val="009737CE"/>
    <w:rsid w:val="00987305"/>
    <w:rsid w:val="009A1B5C"/>
    <w:rsid w:val="009E42FE"/>
    <w:rsid w:val="00B376DB"/>
    <w:rsid w:val="00C113FA"/>
    <w:rsid w:val="00C335E3"/>
    <w:rsid w:val="00E55F81"/>
    <w:rsid w:val="00ED2A2A"/>
    <w:rsid w:val="00F200F3"/>
    <w:rsid w:val="00F8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5891EFAC-14D9-456E-8D3B-120732FC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7506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750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finity\Odborove\Agenda\hlavick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WKX3UHSAJ2R6-2-936479</_dlc_DocId>
    <_dlc_DocIdUrl xmlns="e60a29af-d413-48d4-bd90-fe9d2a897e4b">
      <Url>https://ovdmasv601/sites/DMS/_layouts/15/DocIdRedir.aspx?ID=WKX3UHSAJ2R6-2-936479</Url>
      <Description>WKX3UHSAJ2R6-2-936479</Description>
    </_dlc_DocIdUrl>
  </documentManagement>
</p:properties>
</file>

<file path=customXml/itemProps1.xml><?xml version="1.0" encoding="utf-8"?>
<ds:datastoreItem xmlns:ds="http://schemas.openxmlformats.org/officeDocument/2006/customXml" ds:itemID="{783DC992-1923-4B83-88AF-76A2DAE57177}"/>
</file>

<file path=customXml/itemProps2.xml><?xml version="1.0" encoding="utf-8"?>
<ds:datastoreItem xmlns:ds="http://schemas.openxmlformats.org/officeDocument/2006/customXml" ds:itemID="{2C96A29F-CE1D-4016-BE40-CF92FF8B6548}"/>
</file>

<file path=customXml/itemProps3.xml><?xml version="1.0" encoding="utf-8"?>
<ds:datastoreItem xmlns:ds="http://schemas.openxmlformats.org/officeDocument/2006/customXml" ds:itemID="{9E39123E-4D5A-4D0B-A05C-C02973E896C3}"/>
</file>

<file path=customXml/itemProps4.xml><?xml version="1.0" encoding="utf-8"?>
<ds:datastoreItem xmlns:ds="http://schemas.openxmlformats.org/officeDocument/2006/customXml" ds:itemID="{01FF4221-E5C2-4BD7-A7FF-3D65555B42FE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kovarova</dc:creator>
  <cp:keywords/>
  <dc:description/>
  <cp:lastModifiedBy>Marianna Ferancova</cp:lastModifiedBy>
  <cp:revision>2</cp:revision>
  <cp:lastPrinted>2019-09-17T09:30:00Z</cp:lastPrinted>
  <dcterms:created xsi:type="dcterms:W3CDTF">2019-09-23T08:21:00Z</dcterms:created>
  <dcterms:modified xsi:type="dcterms:W3CDTF">2019-09-23T08:21:00Z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b53d3752-70d9-4274-b4de-412fe1d85128</vt:lpwstr>
  </property>
</Properties>
</file>