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C8B25" w14:textId="77777777" w:rsidR="00A63D22" w:rsidRPr="00B7682A" w:rsidRDefault="005F6207" w:rsidP="00BA744E">
      <w:pPr>
        <w:pStyle w:val="Zakladnystyl"/>
        <w:tabs>
          <w:tab w:val="left" w:pos="4536"/>
        </w:tabs>
      </w:pPr>
      <w:r>
        <w:rPr>
          <w:noProof/>
        </w:rPr>
        <w:object w:dxaOrig="1440" w:dyaOrig="1440" w14:anchorId="0E917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99pt;margin-top:.35pt;width:55.2pt;height:63pt;z-index:251658240;visibility:visible;mso-wrap-edited:f;mso-width-percent:0;mso-height-percent:0;mso-width-percent:0;mso-height-percent:0">
            <v:imagedata r:id="rId7" o:title=""/>
            <w10:wrap type="topAndBottom"/>
          </v:shape>
          <o:OLEObject Type="Embed" ProgID="Word.Picture.8" ShapeID="_x0000_s1026" DrawAspect="Content" ObjectID="_1799220470" r:id="rId8"/>
        </w:object>
      </w:r>
    </w:p>
    <w:p w14:paraId="2D72C87C" w14:textId="77777777" w:rsidR="00BA744E" w:rsidRDefault="00BA744E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14:paraId="2781FFD0" w14:textId="77777777" w:rsidR="00A63D22" w:rsidRPr="00B7682A" w:rsidRDefault="00C1782B" w:rsidP="00BA744E">
      <w:pPr>
        <w:pStyle w:val="Zakladnystyl"/>
        <w:tabs>
          <w:tab w:val="left" w:pos="4536"/>
        </w:tabs>
        <w:jc w:val="center"/>
        <w:rPr>
          <w:sz w:val="28"/>
          <w:szCs w:val="28"/>
        </w:rPr>
      </w:pPr>
      <w:r w:rsidRPr="00B7682A">
        <w:rPr>
          <w:sz w:val="28"/>
          <w:szCs w:val="28"/>
        </w:rPr>
        <w:t>UZNESENIE VLÁDY SLOVENSKEJ REPUBLIKY</w:t>
      </w:r>
    </w:p>
    <w:p w14:paraId="413F92F9" w14:textId="77777777" w:rsidR="00A63D22" w:rsidRPr="00B7682A" w:rsidRDefault="00C1782B">
      <w:pPr>
        <w:pStyle w:val="Zakladnystyl"/>
        <w:jc w:val="center"/>
        <w:rPr>
          <w:b/>
          <w:bCs/>
          <w:sz w:val="32"/>
          <w:szCs w:val="32"/>
        </w:rPr>
      </w:pPr>
      <w:r w:rsidRPr="00B7682A">
        <w:rPr>
          <w:b/>
          <w:bCs/>
          <w:sz w:val="32"/>
          <w:szCs w:val="32"/>
        </w:rPr>
        <w:t xml:space="preserve">č. </w:t>
      </w:r>
      <w:r w:rsidR="00BA744E">
        <w:rPr>
          <w:b/>
          <w:bCs/>
          <w:sz w:val="32"/>
          <w:szCs w:val="32"/>
        </w:rPr>
        <w:t>...</w:t>
      </w:r>
    </w:p>
    <w:p w14:paraId="3EF62E14" w14:textId="77777777" w:rsidR="00A63D22" w:rsidRPr="00B7682A" w:rsidRDefault="00C1782B">
      <w:pPr>
        <w:pStyle w:val="Zakladnystyl"/>
        <w:jc w:val="center"/>
        <w:rPr>
          <w:sz w:val="28"/>
          <w:szCs w:val="28"/>
        </w:rPr>
      </w:pPr>
      <w:r w:rsidRPr="00B7682A">
        <w:rPr>
          <w:sz w:val="28"/>
          <w:szCs w:val="28"/>
        </w:rPr>
        <w:t>z </w:t>
      </w:r>
      <w:r w:rsidR="00BA744E">
        <w:rPr>
          <w:sz w:val="28"/>
          <w:szCs w:val="28"/>
        </w:rPr>
        <w:t>... 2025</w:t>
      </w:r>
    </w:p>
    <w:p w14:paraId="05528405" w14:textId="77777777" w:rsidR="00A63D22" w:rsidRPr="00B7682A" w:rsidRDefault="00A63D22">
      <w:pPr>
        <w:pStyle w:val="Zakladnystyl"/>
        <w:jc w:val="center"/>
        <w:rPr>
          <w:sz w:val="28"/>
          <w:szCs w:val="28"/>
        </w:rPr>
      </w:pPr>
    </w:p>
    <w:p w14:paraId="499F639F" w14:textId="77777777" w:rsidR="00A63D22" w:rsidRDefault="00D01F05" w:rsidP="00087EDB">
      <w:pPr>
        <w:pStyle w:val="Zakladnystyl"/>
        <w:jc w:val="center"/>
        <w:rPr>
          <w:b/>
          <w:bCs/>
          <w:sz w:val="28"/>
          <w:szCs w:val="28"/>
        </w:rPr>
      </w:pPr>
      <w:r w:rsidRPr="00B7682A">
        <w:rPr>
          <w:b/>
          <w:bCs/>
          <w:sz w:val="28"/>
          <w:szCs w:val="28"/>
        </w:rPr>
        <w:t xml:space="preserve">k návrhu </w:t>
      </w:r>
      <w:r w:rsidR="00660454">
        <w:rPr>
          <w:b/>
          <w:bCs/>
          <w:sz w:val="28"/>
          <w:szCs w:val="28"/>
        </w:rPr>
        <w:t>zákona</w:t>
      </w:r>
      <w:r w:rsidR="00087EDB" w:rsidRPr="00087EDB">
        <w:rPr>
          <w:b/>
          <w:bCs/>
          <w:sz w:val="28"/>
          <w:szCs w:val="28"/>
        </w:rPr>
        <w:t xml:space="preserve"> </w:t>
      </w:r>
      <w:r w:rsidR="00660454" w:rsidRPr="005B3E37">
        <w:rPr>
          <w:b/>
          <w:sz w:val="28"/>
        </w:rPr>
        <w:t>o zmene a doplnení niektorých zákonov v súvislosti so zmenami vyvolanými Stavebným zákonom</w:t>
      </w:r>
    </w:p>
    <w:p w14:paraId="02BDA042" w14:textId="77777777" w:rsidR="00DB1D59" w:rsidRPr="00B7682A" w:rsidRDefault="00DB1D59" w:rsidP="00087EDB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63D22" w:rsidRPr="00B7682A" w14:paraId="301DADDA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FB9C11E" w14:textId="77777777" w:rsidR="00A63D22" w:rsidRPr="00B7682A" w:rsidRDefault="00C1782B">
            <w:pPr>
              <w:pStyle w:val="Zakladnystyl"/>
            </w:pPr>
            <w:r w:rsidRPr="00B7682A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327E22" w14:textId="77777777" w:rsidR="00A63D22" w:rsidRPr="00B7682A" w:rsidRDefault="00A63D22">
            <w:pPr>
              <w:pStyle w:val="Zakladnystyl"/>
            </w:pPr>
          </w:p>
        </w:tc>
      </w:tr>
      <w:tr w:rsidR="00A63D22" w:rsidRPr="00B7682A" w14:paraId="01A22CBB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35351" w14:textId="77777777" w:rsidR="00A63D22" w:rsidRPr="00B7682A" w:rsidRDefault="00C1782B">
            <w:pPr>
              <w:pStyle w:val="Zakladnystyl"/>
            </w:pPr>
            <w:r w:rsidRPr="00B7682A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0436E" w14:textId="77777777" w:rsidR="00972A2F" w:rsidRDefault="00C1782B" w:rsidP="005B6A53">
            <w:pPr>
              <w:pStyle w:val="Zakladnystyl"/>
            </w:pPr>
            <w:r w:rsidRPr="00B7682A">
              <w:t xml:space="preserve">minister </w:t>
            </w:r>
            <w:r w:rsidR="00423E39">
              <w:t>dopravy</w:t>
            </w:r>
            <w:r w:rsidR="00D01F05" w:rsidRPr="00B7682A">
              <w:t xml:space="preserve"> </w:t>
            </w:r>
          </w:p>
          <w:p w14:paraId="53E7E0A6" w14:textId="77777777" w:rsidR="00D01F05" w:rsidRPr="00B7682A" w:rsidRDefault="00D01F05" w:rsidP="005B6A53">
            <w:pPr>
              <w:pStyle w:val="Zakladnystyl"/>
            </w:pPr>
          </w:p>
        </w:tc>
      </w:tr>
    </w:tbl>
    <w:p w14:paraId="459AAF0A" w14:textId="77777777" w:rsidR="00A63D22" w:rsidRPr="00B7682A" w:rsidRDefault="00C1782B">
      <w:pPr>
        <w:pStyle w:val="Vlada"/>
        <w:rPr>
          <w:sz w:val="24"/>
          <w:szCs w:val="24"/>
        </w:rPr>
      </w:pPr>
      <w:r w:rsidRPr="00B7682A">
        <w:t>Vláda</w:t>
      </w:r>
    </w:p>
    <w:p w14:paraId="5A39F9CF" w14:textId="77777777" w:rsidR="00A63D22" w:rsidRPr="00B7682A" w:rsidRDefault="00C1782B">
      <w:pPr>
        <w:pStyle w:val="Nadpis1"/>
      </w:pPr>
      <w:r w:rsidRPr="00B7682A">
        <w:t>schvaľuje</w:t>
      </w:r>
    </w:p>
    <w:p w14:paraId="7D316412" w14:textId="77777777" w:rsidR="00A63D22" w:rsidRPr="00B7682A" w:rsidRDefault="00114F9E" w:rsidP="00087EDB">
      <w:pPr>
        <w:pStyle w:val="Nadpis2"/>
      </w:pPr>
      <w:r>
        <w:t>návrh</w:t>
      </w:r>
      <w:r w:rsidR="00660454">
        <w:t xml:space="preserve"> zákona</w:t>
      </w:r>
      <w:r w:rsidR="007E6030" w:rsidRPr="007E6030">
        <w:t xml:space="preserve"> </w:t>
      </w:r>
      <w:r w:rsidR="00660454" w:rsidRPr="005B3E37">
        <w:t>o zmene a doplnení niektorých zákonov v súvislosti so zmenami vyvolanými Stavebným zákonom</w:t>
      </w:r>
      <w:r w:rsidR="00BA744E">
        <w:t>;</w:t>
      </w:r>
    </w:p>
    <w:p w14:paraId="6AD8F9A0" w14:textId="77777777" w:rsidR="00A63D22" w:rsidRPr="00B7682A" w:rsidRDefault="00C1782B">
      <w:pPr>
        <w:pStyle w:val="Nadpis1"/>
      </w:pPr>
      <w:r w:rsidRPr="00B7682A">
        <w:t>poveruje</w:t>
      </w:r>
    </w:p>
    <w:p w14:paraId="20ED6F54" w14:textId="77777777" w:rsidR="00A63D22" w:rsidRPr="00B7682A" w:rsidRDefault="00C1782B">
      <w:pPr>
        <w:pStyle w:val="Nosite"/>
      </w:pPr>
      <w:r w:rsidRPr="00B7682A">
        <w:t>predsedu vlády</w:t>
      </w:r>
    </w:p>
    <w:p w14:paraId="4FD4BB43" w14:textId="3E54060F" w:rsidR="00A63D22" w:rsidRPr="00B7682A" w:rsidRDefault="00C1782B">
      <w:pPr>
        <w:pStyle w:val="Nadpis2"/>
      </w:pPr>
      <w:r w:rsidRPr="00B7682A">
        <w:t xml:space="preserve">predložiť vládny návrh zákona predsedovi Národnej rady </w:t>
      </w:r>
      <w:r w:rsidR="000743C0">
        <w:t>SR</w:t>
      </w:r>
      <w:r w:rsidR="00114F9E">
        <w:t xml:space="preserve"> na ďalšie ústavné prerokovanie</w:t>
      </w:r>
      <w:r w:rsidR="000743C0">
        <w:t>,</w:t>
      </w:r>
    </w:p>
    <w:p w14:paraId="2F20D9B3" w14:textId="77777777" w:rsidR="00A63D22" w:rsidRPr="00B7682A" w:rsidRDefault="00C1782B">
      <w:pPr>
        <w:pStyle w:val="Nosite"/>
      </w:pPr>
      <w:r w:rsidRPr="00B7682A">
        <w:t xml:space="preserve">ministra </w:t>
      </w:r>
      <w:r w:rsidR="00423E39">
        <w:t>dopravy</w:t>
      </w:r>
      <w:r w:rsidR="00D67E53">
        <w:t xml:space="preserve"> </w:t>
      </w:r>
    </w:p>
    <w:p w14:paraId="1A4C7222" w14:textId="7663C804" w:rsidR="00A63D22" w:rsidRPr="00B7682A" w:rsidRDefault="00C1782B">
      <w:pPr>
        <w:pStyle w:val="Nadpis2"/>
      </w:pPr>
      <w:r w:rsidRPr="00B7682A">
        <w:t xml:space="preserve">uviesť vládny návrh zákona v Národnej rade </w:t>
      </w:r>
      <w:r w:rsidR="000743C0">
        <w:t>SR</w:t>
      </w:r>
      <w:r w:rsidR="00BA744E">
        <w:t>.</w:t>
      </w:r>
    </w:p>
    <w:p w14:paraId="01C34E7C" w14:textId="6DB2F8E9" w:rsidR="00A63D22" w:rsidRPr="00B7682A" w:rsidRDefault="00C1782B">
      <w:pPr>
        <w:pStyle w:val="Vykonaj"/>
        <w:rPr>
          <w:b w:val="0"/>
          <w:bCs w:val="0"/>
        </w:rPr>
      </w:pPr>
      <w:r w:rsidRPr="00B7682A">
        <w:t> Vykon</w:t>
      </w:r>
      <w:r w:rsidR="000743C0">
        <w:t>ajú</w:t>
      </w:r>
      <w:r w:rsidRPr="00B7682A">
        <w:t>:</w:t>
      </w:r>
      <w:r w:rsidRPr="00B7682A">
        <w:tab/>
      </w:r>
      <w:r w:rsidRPr="00B7682A">
        <w:rPr>
          <w:b w:val="0"/>
          <w:bCs w:val="0"/>
        </w:rPr>
        <w:t>predseda vlády</w:t>
      </w:r>
    </w:p>
    <w:p w14:paraId="3CA68D24" w14:textId="77777777" w:rsidR="00A63D22" w:rsidRPr="00B7682A" w:rsidRDefault="00C1782B">
      <w:pPr>
        <w:pStyle w:val="Vykonajzoznam"/>
      </w:pPr>
      <w:r w:rsidRPr="00B7682A">
        <w:t xml:space="preserve">minister </w:t>
      </w:r>
      <w:r w:rsidR="00423E39">
        <w:t>dopravy</w:t>
      </w:r>
      <w:r w:rsidR="00D01F05" w:rsidRPr="00B7682A">
        <w:t xml:space="preserve"> </w:t>
      </w:r>
    </w:p>
    <w:p w14:paraId="670401AB" w14:textId="5045201A" w:rsidR="00311856" w:rsidRDefault="00C1782B">
      <w:pPr>
        <w:pStyle w:val="Navedomie"/>
        <w:rPr>
          <w:b w:val="0"/>
          <w:bCs w:val="0"/>
        </w:rPr>
      </w:pPr>
      <w:r w:rsidRPr="00B7682A">
        <w:t>Na vedomie:</w:t>
      </w:r>
      <w:r w:rsidRPr="00B7682A">
        <w:tab/>
      </w:r>
      <w:r w:rsidRPr="00B7682A">
        <w:rPr>
          <w:b w:val="0"/>
          <w:bCs w:val="0"/>
        </w:rPr>
        <w:t xml:space="preserve">predseda Národnej rady </w:t>
      </w:r>
      <w:r w:rsidR="000743C0">
        <w:rPr>
          <w:b w:val="0"/>
          <w:bCs w:val="0"/>
        </w:rPr>
        <w:t>SR</w:t>
      </w:r>
      <w:bookmarkStart w:id="0" w:name="_GoBack"/>
      <w:bookmarkEnd w:id="0"/>
    </w:p>
    <w:p w14:paraId="5C816A5B" w14:textId="1FC0E772" w:rsidR="00A63D22" w:rsidRDefault="00A63D22">
      <w:pPr>
        <w:pStyle w:val="Navedomie"/>
        <w:rPr>
          <w:b w:val="0"/>
          <w:bCs w:val="0"/>
        </w:rPr>
      </w:pPr>
    </w:p>
    <w:p w14:paraId="6BDA1274" w14:textId="77777777" w:rsidR="00D01F05" w:rsidRPr="00D01F05" w:rsidRDefault="00D01F05" w:rsidP="00D01F05">
      <w:pPr>
        <w:pStyle w:val="Navedomiezoznam"/>
      </w:pPr>
    </w:p>
    <w:p w14:paraId="2802CD79" w14:textId="77777777" w:rsidR="00C1782B" w:rsidRDefault="00C1782B" w:rsidP="00972A2F">
      <w:pPr>
        <w:pStyle w:val="Zarkazkladnhotextu2"/>
        <w:ind w:left="0" w:firstLine="0"/>
      </w:pPr>
      <w:r>
        <w:rPr>
          <w:sz w:val="24"/>
          <w:szCs w:val="24"/>
          <w:lang w:val="sk-SK"/>
        </w:rPr>
        <w:t> </w:t>
      </w:r>
    </w:p>
    <w:sectPr w:rsidR="00C1782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40BAC" w14:textId="77777777" w:rsidR="005F6207" w:rsidRDefault="005F6207">
      <w:r>
        <w:separator/>
      </w:r>
    </w:p>
  </w:endnote>
  <w:endnote w:type="continuationSeparator" w:id="0">
    <w:p w14:paraId="3D4A7BF9" w14:textId="77777777" w:rsidR="005F6207" w:rsidRDefault="005F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03DC" w14:textId="77777777" w:rsidR="00A63D22" w:rsidRDefault="00A63D22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20DAD" w14:textId="77777777" w:rsidR="005F6207" w:rsidRDefault="005F6207">
      <w:r>
        <w:separator/>
      </w:r>
    </w:p>
  </w:footnote>
  <w:footnote w:type="continuationSeparator" w:id="0">
    <w:p w14:paraId="31D9BB56" w14:textId="77777777" w:rsidR="005F6207" w:rsidRDefault="005F6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46FAA" w14:textId="77777777" w:rsidR="00A63D22" w:rsidRDefault="00C1782B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F05"/>
    <w:rsid w:val="000540B1"/>
    <w:rsid w:val="000743C0"/>
    <w:rsid w:val="00087350"/>
    <w:rsid w:val="00087EDB"/>
    <w:rsid w:val="00090446"/>
    <w:rsid w:val="000B1C63"/>
    <w:rsid w:val="000F4BA6"/>
    <w:rsid w:val="00114F9E"/>
    <w:rsid w:val="0019676D"/>
    <w:rsid w:val="001A4E7C"/>
    <w:rsid w:val="001C352E"/>
    <w:rsid w:val="0021511D"/>
    <w:rsid w:val="002877DD"/>
    <w:rsid w:val="00311856"/>
    <w:rsid w:val="003474DC"/>
    <w:rsid w:val="003A3768"/>
    <w:rsid w:val="003C1D84"/>
    <w:rsid w:val="00410426"/>
    <w:rsid w:val="00423E39"/>
    <w:rsid w:val="0044153C"/>
    <w:rsid w:val="00472128"/>
    <w:rsid w:val="004C0CA1"/>
    <w:rsid w:val="005666E5"/>
    <w:rsid w:val="005B3E37"/>
    <w:rsid w:val="005B6A53"/>
    <w:rsid w:val="005F6207"/>
    <w:rsid w:val="00660454"/>
    <w:rsid w:val="006D31BC"/>
    <w:rsid w:val="00716473"/>
    <w:rsid w:val="0075026A"/>
    <w:rsid w:val="00755F33"/>
    <w:rsid w:val="007E6030"/>
    <w:rsid w:val="00855284"/>
    <w:rsid w:val="00862DCB"/>
    <w:rsid w:val="008E148C"/>
    <w:rsid w:val="008F0A23"/>
    <w:rsid w:val="009530FA"/>
    <w:rsid w:val="00972A2F"/>
    <w:rsid w:val="00A4569A"/>
    <w:rsid w:val="00A63D22"/>
    <w:rsid w:val="00B41E92"/>
    <w:rsid w:val="00B520DA"/>
    <w:rsid w:val="00B6731B"/>
    <w:rsid w:val="00B7682A"/>
    <w:rsid w:val="00B93F56"/>
    <w:rsid w:val="00BA744E"/>
    <w:rsid w:val="00C1782B"/>
    <w:rsid w:val="00C54F3D"/>
    <w:rsid w:val="00CB37C2"/>
    <w:rsid w:val="00CE72CD"/>
    <w:rsid w:val="00D01F05"/>
    <w:rsid w:val="00D1651F"/>
    <w:rsid w:val="00D177E8"/>
    <w:rsid w:val="00D6401A"/>
    <w:rsid w:val="00D67E53"/>
    <w:rsid w:val="00DB1D59"/>
    <w:rsid w:val="00F25BB5"/>
    <w:rsid w:val="00F8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82A1012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</w:style>
  <w:style w:type="paragraph" w:styleId="Zarkazkladnhotextu2">
    <w:name w:val="Body Text Indent 2"/>
    <w:basedOn w:val="Normlny"/>
    <w:link w:val="Zarkazkladnhotextu2Char"/>
    <w:uiPriority w:val="99"/>
    <w:pPr>
      <w:ind w:left="1278" w:hanging="285"/>
    </w:pPr>
    <w:rPr>
      <w:rFonts w:ascii="Arial" w:hAnsi="Arial" w:cs="Arial"/>
      <w:lang w:val="cs-CZ"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ascii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B1C6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1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&#352;abl&#243;ny\Uznesenie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WKX3UHSAJ2R6-2-1358070</_dlc_DocId>
    <_dlc_DocIdUrl xmlns="e60a29af-d413-48d4-bd90-fe9d2a897e4b">
      <Url>https://ovdmasv601/sites/DMS/_layouts/15/DocIdRedir.aspx?ID=WKX3UHSAJ2R6-2-1358070</Url>
      <Description>WKX3UHSAJ2R6-2-1358070</Description>
    </_dlc_DocIdUrl>
  </documentManagement>
</p:properties>
</file>

<file path=customXml/itemProps1.xml><?xml version="1.0" encoding="utf-8"?>
<ds:datastoreItem xmlns:ds="http://schemas.openxmlformats.org/officeDocument/2006/customXml" ds:itemID="{F791373A-6150-4999-820D-4EB9B9682428}"/>
</file>

<file path=customXml/itemProps2.xml><?xml version="1.0" encoding="utf-8"?>
<ds:datastoreItem xmlns:ds="http://schemas.openxmlformats.org/officeDocument/2006/customXml" ds:itemID="{E29DC410-4818-4E72-8BA0-E5C773FBAB6E}"/>
</file>

<file path=customXml/itemProps3.xml><?xml version="1.0" encoding="utf-8"?>
<ds:datastoreItem xmlns:ds="http://schemas.openxmlformats.org/officeDocument/2006/customXml" ds:itemID="{C9E42F1E-CD94-46C2-B233-6921D07E0D82}"/>
</file>

<file path=customXml/itemProps4.xml><?xml version="1.0" encoding="utf-8"?>
<ds:datastoreItem xmlns:ds="http://schemas.openxmlformats.org/officeDocument/2006/customXml" ds:itemID="{6F4D1065-DE17-44F9-BFB7-8A984BA83595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13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6</cp:revision>
  <cp:lastPrinted>2024-10-29T12:05:00Z</cp:lastPrinted>
  <dcterms:created xsi:type="dcterms:W3CDTF">2024-12-30T14:43:00Z</dcterms:created>
  <dcterms:modified xsi:type="dcterms:W3CDTF">2025-01-24T09:41:00Z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b8dd7d32-d434-4970-b885-d8a9f7544651</vt:lpwstr>
  </property>
</Properties>
</file>