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FDF" w:rsidRDefault="00436794">
      <w:pPr>
        <w:pStyle w:val="Zakladnystyl"/>
      </w:pPr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1;visibility:visible;mso-wrap-edited:f">
            <v:imagedata r:id="rId7" o:title=""/>
            <w10:wrap type="topAndBottom"/>
          </v:shape>
          <o:OLEObject Type="Embed" ProgID="Word.Picture.8" ShapeID="_x0000_s1026" DrawAspect="Content" ObjectID="_1805273134" r:id="rId8"/>
        </w:objec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73FDF" w:rsidRDefault="00B73FDF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A1312A">
        <w:rPr>
          <w:b/>
          <w:bCs/>
          <w:sz w:val="32"/>
          <w:szCs w:val="32"/>
        </w:rPr>
        <w:t>...</w: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3B622D">
        <w:rPr>
          <w:sz w:val="28"/>
          <w:szCs w:val="28"/>
        </w:rPr>
        <w:t>.... 202</w:t>
      </w:r>
      <w:r w:rsidR="00232546">
        <w:rPr>
          <w:sz w:val="28"/>
          <w:szCs w:val="28"/>
        </w:rPr>
        <w:t>5</w:t>
      </w:r>
    </w:p>
    <w:p w:rsidR="00B73FDF" w:rsidRPr="00160014" w:rsidRDefault="00B73FDF">
      <w:pPr>
        <w:pStyle w:val="Zakladnystyl"/>
        <w:jc w:val="center"/>
        <w:rPr>
          <w:sz w:val="16"/>
          <w:szCs w:val="16"/>
        </w:rPr>
      </w:pPr>
    </w:p>
    <w:p w:rsidR="00B73FDF" w:rsidRDefault="00B73FDF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</w:t>
      </w:r>
      <w:r w:rsidR="00A1312A">
        <w:rPr>
          <w:b/>
          <w:bCs/>
          <w:sz w:val="28"/>
          <w:szCs w:val="28"/>
        </w:rPr>
        <w:t xml:space="preserve">na uzavretie </w:t>
      </w:r>
      <w:r w:rsidR="00687171" w:rsidRPr="00687171">
        <w:rPr>
          <w:b/>
          <w:bCs/>
          <w:sz w:val="28"/>
          <w:szCs w:val="28"/>
        </w:rPr>
        <w:t>Dohody medzi vládou Slovenskej republiky a</w:t>
      </w:r>
      <w:r w:rsidR="00634F50">
        <w:rPr>
          <w:b/>
          <w:bCs/>
          <w:sz w:val="28"/>
          <w:szCs w:val="28"/>
        </w:rPr>
        <w:t> Kabinetom ministrov</w:t>
      </w:r>
      <w:r w:rsidR="00687171" w:rsidRPr="00687171">
        <w:rPr>
          <w:b/>
          <w:bCs/>
          <w:sz w:val="28"/>
          <w:szCs w:val="28"/>
        </w:rPr>
        <w:t xml:space="preserve"> Kirgizskej republiky o</w:t>
      </w:r>
      <w:r w:rsidR="00CD5014">
        <w:rPr>
          <w:b/>
          <w:bCs/>
          <w:sz w:val="28"/>
          <w:szCs w:val="28"/>
        </w:rPr>
        <w:t xml:space="preserve"> vzájomnom </w:t>
      </w:r>
      <w:r w:rsidR="00687171" w:rsidRPr="00687171">
        <w:rPr>
          <w:b/>
          <w:bCs/>
          <w:sz w:val="28"/>
          <w:szCs w:val="28"/>
        </w:rPr>
        <w:t>zrušení vízovej povinnosti pre držiteľov diplomatických a služobných pasov</w:t>
      </w:r>
    </w:p>
    <w:p w:rsidR="00B73FDF" w:rsidRPr="00160014" w:rsidRDefault="00B73FDF">
      <w:pPr>
        <w:pStyle w:val="Zakladnystyl"/>
        <w:jc w:val="center"/>
        <w:rPr>
          <w:sz w:val="16"/>
          <w:szCs w:val="16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3FDF" w:rsidRPr="00436794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3FDF" w:rsidRPr="00436794" w:rsidRDefault="00B73FDF">
            <w:pPr>
              <w:pStyle w:val="Zakladnystyl"/>
            </w:pPr>
            <w:r w:rsidRPr="00436794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3FDF" w:rsidRPr="00436794" w:rsidRDefault="00A1312A">
            <w:pPr>
              <w:pStyle w:val="Zakladnystyl"/>
            </w:pPr>
            <w:r w:rsidRPr="00436794">
              <w:t>.........</w:t>
            </w:r>
          </w:p>
        </w:tc>
      </w:tr>
      <w:tr w:rsidR="00B73FDF" w:rsidRPr="00436794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FDF" w:rsidRPr="00436794" w:rsidRDefault="00B73FDF">
            <w:pPr>
              <w:pStyle w:val="Zakladnystyl"/>
            </w:pPr>
            <w:r w:rsidRPr="00436794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FDF" w:rsidRPr="00436794" w:rsidRDefault="00B73FDF" w:rsidP="00A1312A">
            <w:pPr>
              <w:pStyle w:val="Zakladnystyl"/>
            </w:pPr>
            <w:r w:rsidRPr="00436794">
              <w:t xml:space="preserve">minister </w:t>
            </w:r>
            <w:r w:rsidR="00A1312A" w:rsidRPr="00436794">
              <w:t>vnútra</w:t>
            </w:r>
            <w:r w:rsidRPr="00436794">
              <w:t xml:space="preserve"> </w:t>
            </w:r>
          </w:p>
        </w:tc>
      </w:tr>
    </w:tbl>
    <w:p w:rsidR="00B73FDF" w:rsidRDefault="00B73FDF" w:rsidP="00160014">
      <w:pPr>
        <w:pStyle w:val="Vlada"/>
        <w:spacing w:after="0"/>
        <w:rPr>
          <w:sz w:val="24"/>
          <w:szCs w:val="24"/>
        </w:rPr>
      </w:pPr>
      <w:r>
        <w:t>Vláda</w:t>
      </w:r>
    </w:p>
    <w:p w:rsidR="00B73FDF" w:rsidRDefault="00A1312A" w:rsidP="00160014">
      <w:pPr>
        <w:pStyle w:val="Nadpis1"/>
      </w:pPr>
      <w:r>
        <w:t>schvaľuje</w:t>
      </w:r>
    </w:p>
    <w:p w:rsidR="0076446A" w:rsidRDefault="003F224C" w:rsidP="00160014">
      <w:pPr>
        <w:pStyle w:val="Nadpis2"/>
      </w:pPr>
      <w:r>
        <w:t xml:space="preserve">návrh </w:t>
      </w:r>
      <w:r w:rsidR="00781B32" w:rsidRPr="00781B32">
        <w:t xml:space="preserve">na uzavretie </w:t>
      </w:r>
      <w:r w:rsidR="00687171" w:rsidRPr="00687171">
        <w:t>Dohody medzi vládou Slovenskej republiky a</w:t>
      </w:r>
      <w:r w:rsidR="00467A2B">
        <w:t xml:space="preserve"> </w:t>
      </w:r>
      <w:r w:rsidR="00634F50">
        <w:t xml:space="preserve">Kabinetom ministrov </w:t>
      </w:r>
      <w:r w:rsidR="00687171" w:rsidRPr="00687171">
        <w:t>Kirgizskej republiky o</w:t>
      </w:r>
      <w:r w:rsidR="009D5625">
        <w:t xml:space="preserve"> </w:t>
      </w:r>
      <w:r w:rsidR="00CD5014">
        <w:t xml:space="preserve">vzájomnom </w:t>
      </w:r>
      <w:r w:rsidR="00687171" w:rsidRPr="00687171">
        <w:t xml:space="preserve">zrušení vízovej povinnosti </w:t>
      </w:r>
      <w:r w:rsidR="009F269C">
        <w:t xml:space="preserve">                           </w:t>
      </w:r>
      <w:r w:rsidR="00687171" w:rsidRPr="00687171">
        <w:t xml:space="preserve">pre držiteľov diplomatických a služobných pasov </w:t>
      </w:r>
      <w:r>
        <w:t>(ďalej len „</w:t>
      </w:r>
      <w:r w:rsidR="006D1CFF">
        <w:t>d</w:t>
      </w:r>
      <w:r w:rsidR="00781B32">
        <w:t>ohoda</w:t>
      </w:r>
      <w:r w:rsidR="008023CA">
        <w:t>”)</w:t>
      </w:r>
      <w:r>
        <w:t>;</w:t>
      </w:r>
      <w:r w:rsidR="00687171">
        <w:t xml:space="preserve"> </w:t>
      </w:r>
    </w:p>
    <w:p w:rsidR="00B73FDF" w:rsidRDefault="00B73FDF" w:rsidP="00160014">
      <w:pPr>
        <w:pStyle w:val="Nadpis1"/>
      </w:pPr>
      <w:r>
        <w:t>splnomocňuje</w:t>
      </w:r>
    </w:p>
    <w:p w:rsidR="00BF3804" w:rsidRPr="00160014" w:rsidRDefault="00BF3804" w:rsidP="00160014">
      <w:pPr>
        <w:pStyle w:val="Nosite"/>
        <w:spacing w:after="0"/>
        <w:jc w:val="both"/>
      </w:pPr>
      <w:r w:rsidRPr="00160014">
        <w:t>ministra vnútra a</w:t>
      </w:r>
      <w:r w:rsidR="007F786B" w:rsidRPr="00160014">
        <w:t xml:space="preserve"> </w:t>
      </w:r>
      <w:r w:rsidRPr="00160014">
        <w:t>ako alternátov ministra zahraničných vecí a európskych záležitostí, štátneho tajomníka Ministerstva vnútra</w:t>
      </w:r>
      <w:r w:rsidR="0076446A" w:rsidRPr="00160014">
        <w:t xml:space="preserve"> S</w:t>
      </w:r>
      <w:r w:rsidR="008023CA" w:rsidRPr="00160014">
        <w:t>lovenskej republiky</w:t>
      </w:r>
      <w:r w:rsidRPr="00160014">
        <w:t>, štátneho tajomníka Ministerstva zahraničných vecí a</w:t>
      </w:r>
      <w:r w:rsidR="008023CA" w:rsidRPr="00160014">
        <w:t xml:space="preserve"> </w:t>
      </w:r>
      <w:r w:rsidRPr="00160014">
        <w:t>európskych záležit</w:t>
      </w:r>
      <w:r w:rsidR="0076446A" w:rsidRPr="00160014">
        <w:t>ostí S</w:t>
      </w:r>
      <w:r w:rsidR="008023CA" w:rsidRPr="00160014">
        <w:t>lovenskej republiky</w:t>
      </w:r>
      <w:r w:rsidR="0076446A" w:rsidRPr="00160014">
        <w:t xml:space="preserve"> </w:t>
      </w:r>
      <w:r w:rsidRPr="00160014">
        <w:t>a v</w:t>
      </w:r>
      <w:r w:rsidR="00800927" w:rsidRPr="00160014">
        <w:t>edúceho zastupiteľského úradu Slovenskej republiky</w:t>
      </w:r>
      <w:r w:rsidRPr="00160014">
        <w:t xml:space="preserve"> v</w:t>
      </w:r>
      <w:r w:rsidR="00921ACC" w:rsidRPr="00160014">
        <w:t> </w:t>
      </w:r>
      <w:r w:rsidR="00687171" w:rsidRPr="00160014">
        <w:t>Astane</w:t>
      </w:r>
    </w:p>
    <w:p w:rsidR="0076446A" w:rsidRDefault="00B73FDF" w:rsidP="00160014">
      <w:pPr>
        <w:pStyle w:val="Nadpis2"/>
        <w:tabs>
          <w:tab w:val="num" w:pos="851"/>
        </w:tabs>
        <w:ind w:left="1560" w:hanging="1276"/>
      </w:pPr>
      <w:r>
        <w:t xml:space="preserve">na podpis </w:t>
      </w:r>
      <w:r w:rsidR="006D1CFF">
        <w:t>d</w:t>
      </w:r>
      <w:r w:rsidR="00781B32">
        <w:t>ohody</w:t>
      </w:r>
      <w:r>
        <w:t>;</w:t>
      </w:r>
    </w:p>
    <w:p w:rsidR="00B73FDF" w:rsidRDefault="00B73FDF" w:rsidP="00160014">
      <w:pPr>
        <w:pStyle w:val="Nadpis1"/>
      </w:pPr>
      <w:r>
        <w:t>ukladá</w:t>
      </w:r>
    </w:p>
    <w:p w:rsidR="00B73FDF" w:rsidRDefault="00B73FDF" w:rsidP="00160014">
      <w:pPr>
        <w:pStyle w:val="Nosite"/>
        <w:spacing w:after="0"/>
      </w:pPr>
      <w:r>
        <w:t xml:space="preserve">ministrovi </w:t>
      </w:r>
      <w:r w:rsidR="00A1312A">
        <w:t>vnútra</w:t>
      </w:r>
    </w:p>
    <w:p w:rsidR="00B73FDF" w:rsidRDefault="00B73FDF" w:rsidP="00160014">
      <w:pPr>
        <w:pStyle w:val="Nadpis2"/>
        <w:tabs>
          <w:tab w:val="num" w:pos="851"/>
        </w:tabs>
        <w:ind w:left="851" w:hanging="567"/>
      </w:pPr>
      <w:r>
        <w:t>požiadať ministra zahraničných vecí</w:t>
      </w:r>
      <w:r w:rsidR="00A1312A">
        <w:t xml:space="preserve"> </w:t>
      </w:r>
      <w:r w:rsidR="002A5921">
        <w:t xml:space="preserve">a európskych záležitostí </w:t>
      </w:r>
      <w:r w:rsidR="00517EDA">
        <w:t>vykonať</w:t>
      </w:r>
      <w:r w:rsidR="00A1312A">
        <w:t xml:space="preserve"> príslušné</w:t>
      </w:r>
      <w:r>
        <w:t xml:space="preserve"> opatrenia spojené s nadobudnutím platnosti </w:t>
      </w:r>
      <w:r w:rsidR="006D1CFF">
        <w:t>d</w:t>
      </w:r>
      <w:r w:rsidR="00D528BA">
        <w:t>ohody</w:t>
      </w:r>
      <w:r>
        <w:t>,</w:t>
      </w:r>
    </w:p>
    <w:p w:rsidR="00160014" w:rsidRDefault="00B73FDF" w:rsidP="00160014">
      <w:pPr>
        <w:pStyle w:val="Nadpis2"/>
        <w:tabs>
          <w:tab w:val="num" w:pos="851"/>
        </w:tabs>
        <w:ind w:left="851" w:hanging="567"/>
      </w:pPr>
      <w:r>
        <w:t>požiadať ministra zahraničných vecí</w:t>
      </w:r>
      <w:r w:rsidR="00BF3804" w:rsidRPr="00BF3804">
        <w:t xml:space="preserve"> </w:t>
      </w:r>
      <w:r w:rsidR="00BF3804">
        <w:t>a európskych záležitostí</w:t>
      </w:r>
      <w:r w:rsidR="00517EDA">
        <w:t xml:space="preserve"> zabezpečiť </w:t>
      </w:r>
      <w:r w:rsidR="00CF68B0">
        <w:t xml:space="preserve">vyhlásenie </w:t>
      </w:r>
      <w:r w:rsidR="006D1CFF">
        <w:t>d</w:t>
      </w:r>
      <w:r w:rsidR="00D528BA">
        <w:t xml:space="preserve">ohody </w:t>
      </w:r>
      <w:r w:rsidR="008D0389">
        <w:t>v Zbierke zá</w:t>
      </w:r>
      <w:r w:rsidR="00CF68B0">
        <w:t>konov Slovenskej republiky</w:t>
      </w:r>
      <w:r w:rsidR="00AE5E6A">
        <w:t>.</w:t>
      </w:r>
    </w:p>
    <w:p w:rsidR="00160014" w:rsidRDefault="00160014" w:rsidP="00160014">
      <w:pPr>
        <w:pStyle w:val="Nadpis2"/>
        <w:numPr>
          <w:ilvl w:val="0"/>
          <w:numId w:val="0"/>
        </w:numPr>
        <w:ind w:left="993" w:hanging="851"/>
      </w:pPr>
    </w:p>
    <w:p w:rsidR="00160014" w:rsidRDefault="00B73FDF" w:rsidP="00160014">
      <w:pPr>
        <w:pStyle w:val="Nadpis2"/>
        <w:numPr>
          <w:ilvl w:val="0"/>
          <w:numId w:val="0"/>
        </w:numPr>
        <w:ind w:left="993" w:hanging="851"/>
      </w:pPr>
      <w:r w:rsidRPr="00160014">
        <w:rPr>
          <w:b/>
        </w:rPr>
        <w:t>Vykonajú:</w:t>
      </w:r>
      <w:r>
        <w:tab/>
      </w:r>
      <w:r w:rsidRPr="00160014">
        <w:t xml:space="preserve">minister </w:t>
      </w:r>
      <w:r w:rsidR="00A1312A" w:rsidRPr="00160014">
        <w:t>vnútra</w:t>
      </w:r>
    </w:p>
    <w:p w:rsidR="00B73FDF" w:rsidRDefault="00B73FDF" w:rsidP="00160014">
      <w:pPr>
        <w:pStyle w:val="Nadpis2"/>
        <w:numPr>
          <w:ilvl w:val="0"/>
          <w:numId w:val="0"/>
        </w:numPr>
        <w:ind w:left="993" w:firstLine="423"/>
      </w:pPr>
      <w:r>
        <w:t>minister zahraničných vecí</w:t>
      </w:r>
      <w:r w:rsidR="00A1312A">
        <w:t xml:space="preserve"> a európskych záležitostí</w:t>
      </w:r>
    </w:p>
    <w:sectPr w:rsidR="00B73FDF" w:rsidSect="00160014">
      <w:headerReference w:type="default" r:id="rId9"/>
      <w:footerReference w:type="default" r:id="rId10"/>
      <w:pgSz w:w="11906" w:h="16838"/>
      <w:pgMar w:top="1417" w:right="1417" w:bottom="28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794" w:rsidRDefault="00436794">
      <w:r>
        <w:separator/>
      </w:r>
    </w:p>
  </w:endnote>
  <w:endnote w:type="continuationSeparator" w:id="0">
    <w:p w:rsidR="00436794" w:rsidRDefault="0043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B73FDF" w:rsidRDefault="00841E1C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 ............</w:t>
    </w:r>
    <w:r w:rsidR="00B73FDF">
      <w:rPr>
        <w:i/>
        <w:iCs/>
        <w:sz w:val="24"/>
        <w:szCs w:val="24"/>
      </w:rPr>
      <w:tab/>
    </w:r>
    <w:r w:rsidR="00B73FDF">
      <w:rPr>
        <w:i/>
        <w:iCs/>
        <w:sz w:val="24"/>
        <w:szCs w:val="24"/>
      </w:rPr>
      <w:tab/>
      <w:t xml:space="preserve">strana </w:t>
    </w:r>
    <w:r w:rsidR="00B73FDF">
      <w:rPr>
        <w:rStyle w:val="slostrany"/>
        <w:i/>
        <w:iCs/>
      </w:rPr>
      <w:fldChar w:fldCharType="begin"/>
    </w:r>
    <w:r w:rsidR="00B73FDF">
      <w:rPr>
        <w:rStyle w:val="slostrany"/>
        <w:i/>
        <w:iCs/>
      </w:rPr>
      <w:instrText xml:space="preserve"> PAGE </w:instrText>
    </w:r>
    <w:r w:rsidR="00B73FDF">
      <w:rPr>
        <w:rStyle w:val="slostrany"/>
        <w:i/>
        <w:iCs/>
      </w:rPr>
      <w:fldChar w:fldCharType="separate"/>
    </w:r>
    <w:r w:rsidR="00245C5A">
      <w:rPr>
        <w:rStyle w:val="slostrany"/>
        <w:i/>
        <w:iCs/>
        <w:noProof/>
      </w:rPr>
      <w:t>1</w:t>
    </w:r>
    <w:r w:rsidR="00B73FDF"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794" w:rsidRDefault="00436794">
      <w:r>
        <w:separator/>
      </w:r>
    </w:p>
  </w:footnote>
  <w:footnote w:type="continuationSeparator" w:id="0">
    <w:p w:rsidR="00436794" w:rsidRDefault="00436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3"/>
        </w:tabs>
        <w:ind w:left="99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75E4"/>
    <w:rsid w:val="000A2B54"/>
    <w:rsid w:val="000F30F7"/>
    <w:rsid w:val="0012449C"/>
    <w:rsid w:val="00143F22"/>
    <w:rsid w:val="00160014"/>
    <w:rsid w:val="00211176"/>
    <w:rsid w:val="00232546"/>
    <w:rsid w:val="00245C5A"/>
    <w:rsid w:val="0025060F"/>
    <w:rsid w:val="002935C3"/>
    <w:rsid w:val="002A5921"/>
    <w:rsid w:val="002D2649"/>
    <w:rsid w:val="003B622D"/>
    <w:rsid w:val="003D79C8"/>
    <w:rsid w:val="003F224C"/>
    <w:rsid w:val="003F4F1D"/>
    <w:rsid w:val="00436794"/>
    <w:rsid w:val="004537DA"/>
    <w:rsid w:val="00467A2B"/>
    <w:rsid w:val="00483F16"/>
    <w:rsid w:val="004D0843"/>
    <w:rsid w:val="00517EDA"/>
    <w:rsid w:val="00634F50"/>
    <w:rsid w:val="006374EA"/>
    <w:rsid w:val="00687171"/>
    <w:rsid w:val="006D1CFF"/>
    <w:rsid w:val="006F70A5"/>
    <w:rsid w:val="007175E4"/>
    <w:rsid w:val="007226B6"/>
    <w:rsid w:val="007304BD"/>
    <w:rsid w:val="0076446A"/>
    <w:rsid w:val="00781B32"/>
    <w:rsid w:val="007F786B"/>
    <w:rsid w:val="00800927"/>
    <w:rsid w:val="008023CA"/>
    <w:rsid w:val="00841857"/>
    <w:rsid w:val="00841E1C"/>
    <w:rsid w:val="0088246D"/>
    <w:rsid w:val="008D0389"/>
    <w:rsid w:val="00921ACC"/>
    <w:rsid w:val="00942C35"/>
    <w:rsid w:val="009D5625"/>
    <w:rsid w:val="009E5484"/>
    <w:rsid w:val="009F269C"/>
    <w:rsid w:val="009F2C0E"/>
    <w:rsid w:val="00A02D79"/>
    <w:rsid w:val="00A1312A"/>
    <w:rsid w:val="00A146B1"/>
    <w:rsid w:val="00A562A3"/>
    <w:rsid w:val="00A62C99"/>
    <w:rsid w:val="00AE5E6A"/>
    <w:rsid w:val="00B632C4"/>
    <w:rsid w:val="00B73FDF"/>
    <w:rsid w:val="00BA63AD"/>
    <w:rsid w:val="00BC3A10"/>
    <w:rsid w:val="00BF3804"/>
    <w:rsid w:val="00C170C2"/>
    <w:rsid w:val="00CD5014"/>
    <w:rsid w:val="00CF22E5"/>
    <w:rsid w:val="00CF68B0"/>
    <w:rsid w:val="00D31A86"/>
    <w:rsid w:val="00D47A56"/>
    <w:rsid w:val="00D528BA"/>
    <w:rsid w:val="00D5762A"/>
    <w:rsid w:val="00DD5F87"/>
    <w:rsid w:val="00E82AEA"/>
    <w:rsid w:val="00F16A43"/>
    <w:rsid w:val="00F63F3A"/>
    <w:rsid w:val="00FE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AB07E01E-E68D-4840-8E0B-2ECC7D8C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ascii="Times New Roman" w:hAnsi="Times New Roman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link w:val="Nadpis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link w:val="Nadpis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link w:val="Nadpis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locked/>
    <w:rPr>
      <w:rFonts w:ascii="Calibri Light" w:eastAsia="Times New Roman" w:hAnsi="Calibri Light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6"/>
      <w:szCs w:val="26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ZchnZchnCharZchnZchnChar">
    <w:name w:val="Zchn Zchn Char Zchn Zchn Char"/>
    <w:basedOn w:val="Normlny"/>
    <w:uiPriority w:val="99"/>
    <w:rsid w:val="003F224C"/>
    <w:rPr>
      <w:sz w:val="24"/>
      <w:szCs w:val="24"/>
      <w:lang w:val="pl-PL" w:eastAsia="pl-P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038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locked/>
    <w:rsid w:val="008D0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finity\Odborove\Agenda\hlavicky\Uznesenie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WKX3UHSAJ2R6-2-1372547</_dlc_DocId>
    <_dlc_DocIdUrl xmlns="e60a29af-d413-48d4-bd90-fe9d2a897e4b">
      <Url>https://ovdmasv601/sites/DMS/_layouts/15/DocIdRedir.aspx?ID=WKX3UHSAJ2R6-2-1372547</Url>
      <Description>WKX3UHSAJ2R6-2-1372547</Description>
    </_dlc_DocIdUrl>
  </documentManagement>
</p:properties>
</file>

<file path=customXml/itemProps1.xml><?xml version="1.0" encoding="utf-8"?>
<ds:datastoreItem xmlns:ds="http://schemas.openxmlformats.org/officeDocument/2006/customXml" ds:itemID="{924A9D10-3440-4F6E-8BB5-A3BF4C101040}"/>
</file>

<file path=customXml/itemProps2.xml><?xml version="1.0" encoding="utf-8"?>
<ds:datastoreItem xmlns:ds="http://schemas.openxmlformats.org/officeDocument/2006/customXml" ds:itemID="{65919C4D-BFB4-4458-AC55-537A5DB95048}"/>
</file>

<file path=customXml/itemProps3.xml><?xml version="1.0" encoding="utf-8"?>
<ds:datastoreItem xmlns:ds="http://schemas.openxmlformats.org/officeDocument/2006/customXml" ds:itemID="{38D53A14-720C-4853-911A-FABC49E44A13}"/>
</file>

<file path=customXml/itemProps4.xml><?xml version="1.0" encoding="utf-8"?>
<ds:datastoreItem xmlns:ds="http://schemas.openxmlformats.org/officeDocument/2006/customXml" ds:itemID="{91F650B5-1C82-40E0-88EF-CF707A95FDD0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PPP</dc:creator>
  <cp:keywords/>
  <dc:description/>
  <cp:lastModifiedBy>Nikoleta Fekete</cp:lastModifiedBy>
  <cp:revision>2</cp:revision>
  <cp:lastPrinted>2025-04-04T08:11:00Z</cp:lastPrinted>
  <dcterms:created xsi:type="dcterms:W3CDTF">2025-04-04T09:59:00Z</dcterms:created>
  <dcterms:modified xsi:type="dcterms:W3CDTF">2025-04-04T09:59:00Z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35373ce7-f8bf-40f7-b37f-3e8c3ddd2c45</vt:lpwstr>
  </property>
</Properties>
</file>